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CCBCA" w14:textId="77777777" w:rsidR="0048239D" w:rsidRPr="008642EC" w:rsidRDefault="0048239D" w:rsidP="0048239D">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5D2D83B" w14:textId="77777777" w:rsidR="0048239D" w:rsidRDefault="0048239D" w:rsidP="0048239D">
      <w:pPr>
        <w:pStyle w:val="BasicParagraph"/>
        <w:suppressAutoHyphens/>
        <w:spacing w:line="240" w:lineRule="auto"/>
        <w:rPr>
          <w:rFonts w:ascii="Times New Roman" w:hAnsi="Times New Roman" w:cs="Times New Roman"/>
          <w:b/>
          <w:bCs/>
          <w:color w:val="000000" w:themeColor="text1"/>
          <w:sz w:val="21"/>
          <w:szCs w:val="21"/>
        </w:rPr>
      </w:pPr>
    </w:p>
    <w:p w14:paraId="74BE0CB9" w14:textId="77777777" w:rsidR="0048239D" w:rsidRPr="00582653" w:rsidRDefault="0048239D" w:rsidP="0048239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9FB0560" w14:textId="77777777" w:rsidR="0048239D" w:rsidRDefault="0048239D" w:rsidP="004823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E0A0A91" w14:textId="77777777" w:rsidR="0048239D" w:rsidRDefault="0048239D" w:rsidP="0048239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2443C96" w14:textId="77777777" w:rsidR="0048239D" w:rsidRPr="00582653" w:rsidRDefault="0048239D" w:rsidP="0048239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503F5F2" wp14:editId="53FEF51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ED50D26" w14:textId="28E3FB86" w:rsidR="0048239D" w:rsidRDefault="0048239D" w:rsidP="004823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E664FA9" w14:textId="77777777" w:rsidR="0048239D" w:rsidRDefault="0048239D" w:rsidP="0048239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60ACC9B" w14:textId="77777777" w:rsidR="0048239D" w:rsidRPr="00582653" w:rsidRDefault="0048239D" w:rsidP="004823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758115B" w14:textId="77777777" w:rsidR="0048239D" w:rsidRPr="00582653" w:rsidRDefault="0048239D" w:rsidP="004823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89E88A1" w14:textId="77777777" w:rsidR="0048239D" w:rsidRPr="008642EC" w:rsidRDefault="0048239D" w:rsidP="0048239D">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4EC67A5" w14:textId="77777777" w:rsidR="0048239D" w:rsidRPr="008642EC" w:rsidRDefault="0048239D" w:rsidP="0048239D">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C511902" w14:textId="77777777" w:rsidR="0048239D" w:rsidRPr="00582653" w:rsidRDefault="0048239D" w:rsidP="004823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E392311" w14:textId="77777777" w:rsidR="0048239D" w:rsidRPr="008642EC" w:rsidRDefault="0048239D" w:rsidP="0048239D">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0305A4" w14:textId="77777777" w:rsidR="0048239D" w:rsidRPr="008642EC" w:rsidRDefault="0048239D" w:rsidP="0048239D">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BFC1C7A" w14:textId="77777777" w:rsidR="0048239D" w:rsidRPr="00582653" w:rsidRDefault="0048239D" w:rsidP="0048239D">
      <w:pPr>
        <w:pStyle w:val="BasicParagraph"/>
        <w:suppressAutoHyphens/>
        <w:spacing w:line="240" w:lineRule="auto"/>
        <w:rPr>
          <w:rFonts w:ascii="Times New Roman" w:hAnsi="Times New Roman" w:cs="Times New Roman"/>
          <w:color w:val="000000" w:themeColor="text1"/>
          <w:sz w:val="21"/>
          <w:szCs w:val="21"/>
        </w:rPr>
      </w:pPr>
    </w:p>
    <w:p w14:paraId="51DD3B20" w14:textId="77777777" w:rsidR="0048239D" w:rsidRPr="00582653" w:rsidRDefault="0048239D" w:rsidP="0048239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F322D6B" w14:textId="77777777" w:rsidR="0048239D" w:rsidRDefault="0048239D" w:rsidP="004823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3051FD7" w14:textId="77777777" w:rsidR="0048239D" w:rsidRDefault="0048239D" w:rsidP="0048239D">
      <w:pPr>
        <w:pStyle w:val="BasicParagraph"/>
        <w:suppressAutoHyphens/>
        <w:spacing w:line="240" w:lineRule="auto"/>
        <w:ind w:left="720"/>
        <w:rPr>
          <w:rFonts w:ascii="Times New Roman" w:hAnsi="Times New Roman" w:cs="Times New Roman"/>
          <w:color w:val="000000" w:themeColor="text1"/>
          <w:sz w:val="21"/>
          <w:szCs w:val="21"/>
        </w:rPr>
      </w:pPr>
    </w:p>
    <w:p w14:paraId="66A336E5" w14:textId="77777777" w:rsidR="0048239D" w:rsidRDefault="0048239D" w:rsidP="004823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E7DED73" w14:textId="77777777" w:rsidR="0048239D" w:rsidRDefault="0048239D" w:rsidP="0048239D">
      <w:pPr>
        <w:pStyle w:val="BasicParagraph"/>
        <w:suppressAutoHyphens/>
        <w:spacing w:line="240" w:lineRule="auto"/>
        <w:ind w:left="1440"/>
        <w:rPr>
          <w:rFonts w:ascii="Times New Roman" w:hAnsi="Times New Roman" w:cs="Times New Roman"/>
          <w:color w:val="000000" w:themeColor="text1"/>
          <w:sz w:val="21"/>
          <w:szCs w:val="21"/>
        </w:rPr>
      </w:pPr>
    </w:p>
    <w:p w14:paraId="600B0AB9" w14:textId="77777777" w:rsidR="0048239D" w:rsidRDefault="0048239D" w:rsidP="004823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2A75305" w14:textId="77777777" w:rsidR="0048239D" w:rsidRDefault="0048239D" w:rsidP="0048239D">
      <w:pPr>
        <w:pStyle w:val="BasicParagraph"/>
        <w:suppressAutoHyphens/>
        <w:spacing w:line="240" w:lineRule="auto"/>
        <w:ind w:left="1440"/>
        <w:rPr>
          <w:rFonts w:ascii="Times New Roman" w:hAnsi="Times New Roman" w:cs="Times New Roman"/>
          <w:color w:val="000000" w:themeColor="text1"/>
          <w:sz w:val="21"/>
          <w:szCs w:val="21"/>
        </w:rPr>
      </w:pPr>
    </w:p>
    <w:p w14:paraId="0828AB4E" w14:textId="77777777" w:rsidR="0048239D" w:rsidRDefault="0048239D" w:rsidP="0048239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0B6534C" w14:textId="77777777" w:rsidR="0048239D" w:rsidRDefault="0048239D">
      <w:pPr>
        <w:spacing w:before="0" w:after="160" w:line="259" w:lineRule="auto"/>
        <w:rPr>
          <w:rFonts w:ascii="Calibri" w:eastAsiaTheme="majorEastAsia" w:hAnsi="Calibri" w:cstheme="majorBidi"/>
          <w:b/>
          <w:color w:val="0031A7" w:themeColor="text2"/>
          <w:sz w:val="32"/>
          <w:szCs w:val="32"/>
        </w:rPr>
      </w:pPr>
      <w:bookmarkStart w:id="2" w:name="_GoBack"/>
      <w:bookmarkEnd w:id="2"/>
      <w:r>
        <w:br w:type="page"/>
      </w:r>
    </w:p>
    <w:p w14:paraId="0F7F0AA9" w14:textId="515CD077"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48239D">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48239D">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48239D">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48239D">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48239D">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48239D">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48239D">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48239D">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48239D">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48239D">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48239D">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239D"/>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8239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8239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1629-7301-42EF-B3C7-3A996C64AA4B}"/>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638DB952-3A66-4A2B-B2E9-0C58CC18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2023-07-07T02:41:00Z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